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7ad0b6" w14:textId="b7ad0b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524F6D">
        <w:t>13</w:t>
      </w:r>
      <w:r>
        <w:t xml:space="preserve">. </w:t>
      </w:r>
      <w:r w:rsidR="00524F6D">
        <w:t>srpnja</w:t>
      </w:r>
      <w:r w:rsidR="00E523C8">
        <w:t xml:space="preserve"> 2020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A44D8A">
        <w:rPr>
          <w:lang w:eastAsia="en-US"/>
        </w:rPr>
        <w:t>LEONARDO ČIBARIĆ</w:t>
      </w:r>
      <w:r w:rsidRPr="009B6C66" w:rsidR="00A44D8A">
        <w:rPr>
          <w:lang w:eastAsia="en-US"/>
        </w:rPr>
        <w:t xml:space="preserve"> j.d.o.o. </w:t>
      </w:r>
      <w:r w:rsidR="00A44D8A">
        <w:rPr>
          <w:lang w:eastAsia="en-US"/>
        </w:rPr>
        <w:t>za ugostiteljstvo</w:t>
      </w:r>
      <w:r w:rsidRPr="009B6C66" w:rsidR="00A44D8A">
        <w:rPr>
          <w:lang w:eastAsia="en-US"/>
        </w:rPr>
        <w:t xml:space="preserve">, </w:t>
      </w:r>
      <w:r w:rsidR="00A44D8A">
        <w:rPr>
          <w:lang w:eastAsia="en-US"/>
        </w:rPr>
        <w:t>Kistanje</w:t>
      </w:r>
      <w:r w:rsidRPr="009B6C66" w:rsidR="00A44D8A">
        <w:rPr>
          <w:lang w:eastAsia="en-US"/>
        </w:rPr>
        <w:t xml:space="preserve">, </w:t>
      </w:r>
      <w:r w:rsidR="00A44D8A">
        <w:rPr>
          <w:lang w:eastAsia="en-US"/>
        </w:rPr>
        <w:t>Ul. kralja Zvonimira 18</w:t>
      </w:r>
      <w:r w:rsidRPr="009B6C66" w:rsidR="00A44D8A">
        <w:rPr>
          <w:lang w:eastAsia="en-US"/>
        </w:rPr>
        <w:t xml:space="preserve">, OIB: </w:t>
      </w:r>
      <w:r w:rsidR="00A44D8A">
        <w:rPr>
          <w:lang w:eastAsia="en-US"/>
        </w:rPr>
        <w:t>74683519617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524F6D">
        <w:t>9</w:t>
      </w:r>
      <w:r w:rsidR="00076762">
        <w:t>,</w:t>
      </w:r>
      <w:r w:rsidR="005F57C8">
        <w:t>25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5F57C8">
        <w:t>nitko, dostava uredna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5F57C8">
      <w:pPr>
        <w:jc w:val="both"/>
      </w:pPr>
      <w:r>
        <w:t xml:space="preserve">Nema uvjeta za održavanje današnjeg ročišta. </w:t>
      </w:r>
      <w:r w:rsidRPr="007A3E16" w:rsidR="002474AB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5F57C8">
        <w:t>9,28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57C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A44D8A">
      <w:t>42</w:t>
    </w:r>
    <w:r w:rsidR="00B80BDA">
      <w:t>/</w:t>
    </w:r>
    <w:r w:rsidR="00E84861">
      <w:t>20</w:t>
    </w:r>
    <w:r w:rsidR="00BC2461">
      <w:t>20</w:t>
    </w:r>
    <w:r w:rsidR="0074759D">
      <w:t>-</w:t>
    </w:r>
    <w:r w:rsidR="00524F6D">
      <w:t>12</w:t>
    </w: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</w:r>
    <w:r w:rsidRPr="00816C78">
      <w:t>Poslovni broj: 1 St–</w:t>
    </w:r>
    <w:r w:rsidR="00A44D8A">
      <w:t>42</w:t>
    </w:r>
    <w:r w:rsidR="00BC2461">
      <w:t>/2020</w:t>
    </w:r>
    <w:r>
      <w:t>-</w:t>
    </w:r>
    <w:r w:rsidR="00524F6D">
      <w:t>12</w:t>
    </w:r>
    <w:r w:rsidRPr="00816C78">
      <w:t xml:space="preserve">    </w:t>
    </w:r>
  </w:p>
  <w:p w:rsidR="00C11324" w:rsidP="00C11324" w:rsidRDefault="00C11324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390B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4AFE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2CC0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634F2"/>
    <w:rsid w:val="0028708A"/>
    <w:rsid w:val="00293E9F"/>
    <w:rsid w:val="002944C0"/>
    <w:rsid w:val="002974E4"/>
    <w:rsid w:val="002A0150"/>
    <w:rsid w:val="002A19F0"/>
    <w:rsid w:val="002A5A4E"/>
    <w:rsid w:val="002B4C20"/>
    <w:rsid w:val="002C12A8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6A63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24F6D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5F57C8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5330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270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1E5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4D8A"/>
    <w:rsid w:val="00A45DA7"/>
    <w:rsid w:val="00A61DB0"/>
    <w:rsid w:val="00A66CC4"/>
    <w:rsid w:val="00A7224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461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0C4C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523C8"/>
    <w:rsid w:val="00E60681"/>
    <w:rsid w:val="00E80174"/>
    <w:rsid w:val="00E84861"/>
    <w:rsid w:val="00E95329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A65EE"/>
    <w:rsid w:val="00FB1789"/>
    <w:rsid w:val="00FB63F2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C12A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12A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12A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12A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12A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C12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2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2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2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2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13. srpnja 2020.</izvorni_sadrzaj>
    <derivirana_varijabla naziv="DomainObject.StvarniPocetakDatum_1">13. srpnja 2020.</derivirana_varijabla>
  </DomainObject.StvarniPocetakDatum>
  <DomainObject.StvarniZavrsetakDatum>
    <izvorni_sadrzaj>13. srpnja 2020.</izvorni_sadrzaj>
    <derivirana_varijabla naziv="DomainObject.StvarniZavrsetakDatum_1">13. srpnja 2020.</derivirana_varijabla>
  </DomainObject.StvarniZavrsetakDatum>
  <DomainObject.PlaniraniZavrsetakDatum>
    <izvorni_sadrzaj>13. srpnja 2020.</izvorni_sadrzaj>
    <derivirana_varijabla naziv="DomainObject.PlaniraniZavrsetakDatum_1">13. srpnja 2020.</derivirana_varijabla>
  </DomainObject.PlaniraniZavrsetakDatum>
  <DomainObject.PlaniraniPocetakDatum>
    <izvorni_sadrzaj>13. srpnja 2020.</izvorni_sadrzaj>
    <derivirana_varijabla naziv="DomainObject.PlaniraniPocetakDatum_1">13. srpnja 2020.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09:28</izvorni_sadrzaj>
    <derivirana_varijabla naziv="DomainObject.StvarniZavrsetakVrijeme_1">09:28</derivirana_varijabla>
  </DomainObject.StvarniZavrsetakVrijeme>
  <DomainObject.PlaniraniZavrsetakVrijeme>
    <izvorni_sadrzaj>09:25</izvorni_sadrzaj>
    <derivirana_varijabla naziv="DomainObject.PlaniraniZavrsetakVrijeme_1">09:25</derivirana_varijabla>
  </DomainObject.PlaniraniZavrsetakVrijeme>
  <DomainObject.PlaniraniPocetakVrijeme>
    <izvorni_sadrzaj>09:20</izvorni_sadrzaj>
    <derivirana_varijabla naziv="DomainObject.PlaniraniPocetakVrijeme_1">09:20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srpnja 2020.</izvorni_sadrzaj>
    <derivirana_varijabla naziv="DomainObject.Zapisnik.DatumKreiranja_1">13. srpnja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St-42/2020-11</izvorni_sadrzaj>
    <derivirana_varijabla naziv="DomainObject.Zapisnik.Oznaka_1">St-42/2020-11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siječnja 2020.</izvorni_sadrzaj>
    <derivirana_varijabla naziv="DomainObject.Predmet.DatumIzradeOptuznogAkta_1">27. siječnja 2020.</derivirana_varijabla>
  </DomainObject.Predmet.DatumIzradeOptuznogAkta>
  <DomainObject.Predmet.DatumIzradeOptuznogAktaFormated>
    <izvorni_sadrzaj>27.1.2020.</izvorni_sadrzaj>
    <derivirana_varijabla naziv="DomainObject.Predmet.DatumIzradeOptuznogAktaFormated_1">27.1.2020.</derivirana_varijabla>
  </DomainObject.Predmet.DatumIzradeOptuznogAktaFormated>
  <DomainObject.Predmet.DatumOsnivanja>
    <izvorni_sadrzaj>27. siječnja 2020.</izvorni_sadrzaj>
    <derivirana_varijabla naziv="DomainObject.Predmet.DatumOsnivanja_1">27. siječnja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siječnja 2020.</izvorni_sadrzaj>
    <derivirana_varijabla naziv="DomainObject.Predmet.DatumPrimitkaOptuznogAkta_1">27. siječnja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St-42/2020</izvorni_sadrzaj>
    <derivirana_varijabla naziv="DomainObject.Predmet.OznakaBroj_1">St-42/2020</derivirana_varijabla>
  </DomainObject.Predmet.OznakaBroj>
  <DomainObject.Predmet.OznakaBrojOptuznogAkta>
    <izvorni_sadrzaj>04-06-20-499</izvorni_sadrzaj>
    <derivirana_varijabla naziv="DomainObject.Predmet.OznakaBrojOptuznogAkta_1">04-06-20-499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LEONARDO ČIBARIĆ jednostavno društvo s ograničenom odgovornošću za ugostiteljstvo</izvorni_sadrzaj>
    <derivirana_varijabla naziv="DomainObject.Predmet.ProtustrankaFormated_1">  LEONARDO ČIBARIĆ jednostavno društvo s ograničenom odgovornošću za ugostiteljstvo</derivirana_varijabla>
  </DomainObject.Predmet.ProtustrankaFormated>
  <DomainObject.Predmet.ProtustrankaFormatedOIB>
    <izvorni_sadrzaj>  LEONARDO ČIBARIĆ jednostavno društvo s ograničenom odgovornošću za ugostiteljstvo, OIB 74683519617</izvorni_sadrzaj>
    <derivirana_varijabla naziv="DomainObject.Predmet.ProtustrankaFormatedOIB_1">  LEONARDO ČIBARIĆ jednostavno društvo s ograničenom odgovornošću za ugostiteljstvo, OIB 74683519617</derivirana_varijabla>
  </DomainObject.Predmet.ProtustrankaFormatedOIB>
  <DomainObject.Predmet.ProtustrankaFormatedWithAdress>
    <izvorni_sadrzaj> LEONARDO ČIBARIĆ jednostavno društvo s ograničenom odgovornošću za ugostiteljstvo, Ul. kralja Zvonimira 18, 22300 Kistanje</izvorni_sadrzaj>
    <derivirana_varijabla naziv="DomainObject.Predmet.ProtustrankaFormatedWithAdress_1"> LEONARDO ČIBARIĆ jednostavno društvo s ograničenom odgovornošću za ugostiteljstvo, Ul. kralja Zvonimira 18, 22300 Kistanje</derivirana_varijabla>
  </DomainObject.Predmet.ProtustrankaFormatedWithAdress>
  <DomainObject.Predmet.ProtustrankaFormatedWithAdressOIB>
    <izvorni_sadrzaj> LEONARDO ČIBARIĆ jednostavno društvo s ograničenom odgovornošću za ugostiteljstvo, OIB 74683519617, Ul. kralja Zvonimira 18, 22300 Kistanje</izvorni_sadrzaj>
    <derivirana_varijabla naziv="DomainObject.Predmet.ProtustrankaFormatedWithAdressOIB_1"> LEONARDO ČIBARIĆ jednostavno društvo s ograničenom odgovornošću za ugostiteljstvo, OIB 74683519617, Ul. kralja Zvonimira 18, 22300 Kistanje</derivirana_varijabla>
  </DomainObject.Predmet.ProtustrankaFormatedWithAdressOIB>
  <DomainObject.Predmet.ProtustrankaWithAdress>
    <izvorni_sadrzaj>LEONARDO ČIBARIĆ jednostavno društvo s ograničenom odgovornošću za ugostiteljstvo Ul. kralja Zvonimira 18, 22300 Kistanje</izvorni_sadrzaj>
    <derivirana_varijabla naziv="DomainObject.Predmet.ProtustrankaWithAdress_1">LEONARDO ČIBARIĆ jednostavno društvo s ograničenom odgovornošću za ugostiteljstvo Ul. kralja Zvonimira 18, 22300 Kistanje</derivirana_varijabla>
  </DomainObject.Predmet.ProtustrankaWithAdress>
  <DomainObject.Predmet.ProtustrankaWithAdressOIB>
    <izvorni_sadrzaj>LEONARDO ČIBARIĆ jednostavno društvo s ograničenom odgovornošću za ugostiteljstvo, OIB 74683519617, Ul. kralja Zvonimira 18, 22300 Kistanje</izvorni_sadrzaj>
    <derivirana_varijabla naziv="DomainObject.Predmet.ProtustrankaWithAdressOIB_1">LEONARDO ČIBARIĆ jednostavno društvo s ograničenom odgovornošću za ugostiteljstvo, OIB 74683519617, Ul. kralja Zvonimira 18, 22300 Kistanje</derivirana_varijabla>
  </DomainObject.Predmet.ProtustrankaWithAdressOIB>
  <DomainObject.Predmet.ProtustrankaNazivFormated>
    <izvorni_sadrzaj>LEONARDO ČIBARIĆ jednostavno društvo s ograničenom odgovornošću za ugostiteljstvo</izvorni_sadrzaj>
    <derivirana_varijabla naziv="DomainObject.Predmet.ProtustrankaNazivFormated_1">LEONARDO ČIBARIĆ jednostavno društvo s ograničenom odgovornošću za ugostiteljstvo</derivirana_varijabla>
  </DomainObject.Predmet.ProtustrankaNazivFormated>
  <DomainObject.Predmet.ProtustrankaNazivFormatedOIB>
    <izvorni_sadrzaj>LEONARDO ČIBARIĆ jednostavno društvo s ograničenom odgovornošću za ugostiteljstvo, OIB 74683519617</izvorni_sadrzaj>
    <derivirana_varijabla naziv="DomainObject.Predmet.ProtustrankaNazivFormatedOIB_1">LEONARDO ČIBARIĆ jednostavno društvo s ograničenom odgovornošću za ugostiteljstvo, OIB 74683519617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LEONARDO ČIBARIĆ jednostavno društvo s ograničenom odgovornošću za ugostiteljstvo</item>
    </izvorni_sadrzaj>
    <derivirana_varijabla naziv="DomainObject.Predmet.ProtuStrankaListFormated_1">
      <item>LEONARDO ČIBARIĆ jednostavno društvo s ograničenom odgovornošću za ugostiteljstvo</item>
    </derivirana_varijabla>
  </DomainObject.Predmet.ProtuStrankaListFormated>
  <DomainObject.Predmet.ProtuStrankaListFormatedOIB>
    <izvorni_sadrzaj>
      <item>LEONARDO ČIBARIĆ jednostavno društvo s ograničenom odgovornošću za ugostiteljstvo, OIB 74683519617</item>
    </izvorni_sadrzaj>
    <derivirana_varijabla naziv="DomainObject.Predmet.ProtuStrankaListFormatedOIB_1">
      <item>LEONARDO ČIBARIĆ jednostavno društvo s ograničenom odgovornošću za ugostiteljstvo, OIB 74683519617</item>
    </derivirana_varijabla>
  </DomainObject.Predmet.ProtuStrankaListFormatedOIB>
  <DomainObject.Predmet.ProtuStrankaListFormatedWithAdress>
    <izvorni_sadrzaj>
      <item>LEONARDO ČIBARIĆ jednostavno društvo s ograničenom odgovornošću za ugostiteljstvo, Ul. kralja Zvonimira 18, 22300 Kistanje</item>
    </izvorni_sadrzaj>
    <derivirana_varijabla naziv="DomainObject.Predmet.ProtuStrankaListFormatedWithAdress_1">
      <item>LEONARDO ČIBARIĆ jednostavno društvo s ograničenom odgovornošću za ugostiteljstvo, Ul. kralja Zvonimira 18, 22300 Kistanje</item>
    </derivirana_varijabla>
  </DomainObject.Predmet.ProtuStrankaListFormatedWithAdress>
  <DomainObject.Predmet.ProtuStrankaListFormatedWithAdressOIB>
    <izvorni_sadrzaj>
      <item>LEONARDO ČIBARIĆ jednostavno društvo s ograničenom odgovornošću za ugostiteljstvo, OIB 74683519617, Ul. kralja Zvonimira 18, 22300 Kistanje</item>
    </izvorni_sadrzaj>
    <derivirana_varijabla naziv="DomainObject.Predmet.ProtuStrankaListFormatedWithAdressOIB_1">
      <item>LEONARDO ČIBARIĆ jednostavno društvo s ograničenom odgovornošću za ugostiteljstvo, OIB 74683519617, Ul. kralja Zvonimira 18, 22300 Kistanje</item>
    </derivirana_varijabla>
  </DomainObject.Predmet.ProtuStrankaListFormatedWithAdressOIB>
  <DomainObject.Predmet.ProtuStrankaListNazivFormated>
    <izvorni_sadrzaj>
      <item>LEONARDO ČIBARIĆ jednostavno društvo s ograničenom odgovornošću za ugostiteljstvo</item>
    </izvorni_sadrzaj>
    <derivirana_varijabla naziv="DomainObject.Predmet.ProtuStrankaListNazivFormated_1">
      <item>LEONARDO ČIBARIĆ jednostavno društvo s ograničenom odgovornošću za ugostiteljstvo</item>
    </derivirana_varijabla>
  </DomainObject.Predmet.ProtuStrankaListNazivFormated>
  <DomainObject.Predmet.ProtuStrankaListNazivFormatedOIB>
    <izvorni_sadrzaj>
      <item>LEONARDO ČIBARIĆ jednostavno društvo s ograničenom odgovornošću za ugostiteljstvo, OIB 74683519617</item>
    </izvorni_sadrzaj>
    <derivirana_varijabla naziv="DomainObject.Predmet.ProtuStrankaListNazivFormatedOIB_1">
      <item>LEONARDO ČIBARIĆ jednostavno društvo s ograničenom odgovornošću za ugostiteljstvo, OIB 74683519617</item>
    </derivirana_varijabla>
  </DomainObject.Predmet.ProtuStrankaListNazivFormatedOIB>
  <DomainObject.Predmet.OstaliListFormated>
    <izvorni_sadrzaj>
      <item>Leonardo Čibarić</item>
    </izvorni_sadrzaj>
    <derivirana_varijabla naziv="DomainObject.Predmet.OstaliListFormated_1">
      <item>Leonardo Čibarić</item>
    </derivirana_varijabla>
  </DomainObject.Predmet.OstaliListFormated>
  <DomainObject.Predmet.OstaliListFormatedOIB>
    <izvorni_sadrzaj>
      <item>Leonardo Čibarić, OIB 79902868478</item>
    </izvorni_sadrzaj>
    <derivirana_varijabla naziv="DomainObject.Predmet.OstaliListFormatedOIB_1">
      <item>Leonardo Čibarić, OIB 79902868478</item>
    </derivirana_varijabla>
  </DomainObject.Predmet.OstaliListFormatedOIB>
  <DomainObject.Predmet.OstaliListFormatedWithAdress>
    <izvorni_sadrzaj>
      <item>Leonardo Čibarić, Kralja Zvonimira 18, 22300 Kistanje</item>
    </izvorni_sadrzaj>
    <derivirana_varijabla naziv="DomainObject.Predmet.OstaliListFormatedWithAdress_1">
      <item>Leonardo Čibarić, Kralja Zvonimira 18, 22300 Kistanje</item>
    </derivirana_varijabla>
  </DomainObject.Predmet.OstaliListFormatedWithAdress>
  <DomainObject.Predmet.OstaliListFormatedWithAdressOIB>
    <izvorni_sadrzaj>
      <item>Leonardo Čibarić, OIB 79902868478, Kralja Zvonimira 18, 22300 Kistanje</item>
    </izvorni_sadrzaj>
    <derivirana_varijabla naziv="DomainObject.Predmet.OstaliListFormatedWithAdressOIB_1">
      <item>Leonardo Čibarić, OIB 79902868478, Kralja Zvonimira 18, 22300 Kistanje</item>
    </derivirana_varijabla>
  </DomainObject.Predmet.OstaliListFormatedWithAdressOIB>
  <DomainObject.Predmet.OstaliListNazivFormated>
    <izvorni_sadrzaj>
      <item>Leonardo Čibarić</item>
    </izvorni_sadrzaj>
    <derivirana_varijabla naziv="DomainObject.Predmet.OstaliListNazivFormated_1">
      <item>Leonardo Čibarić</item>
    </derivirana_varijabla>
  </DomainObject.Predmet.OstaliListNazivFormated>
  <DomainObject.Predmet.OstaliListNazivFormatedOIB>
    <izvorni_sadrzaj>
      <item>Leonardo Čibarić, OIB 79902868478</item>
    </izvorni_sadrzaj>
    <derivirana_varijabla naziv="DomainObject.Predmet.OstaliListNazivFormatedOIB_1">
      <item>Leonardo Čibarić, OIB 79902868478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srpnja 2020.</izvorni_sadrzaj>
    <derivirana_varijabla naziv="DomainObject.Datum_1">13. srpnja 2020.</derivirana_varijabla>
  </DomainObject.Datum>
  <DomainObject.PoslovniBrojDokumenta>
    <izvorni_sadrzaj>St-42/2020-11</izvorni_sadrzaj>
    <derivirana_varijabla naziv="DomainObject.PoslovniBrojDokumenta_1">St-42/2020-11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LEONARDO ČIBARIĆ jednostavno društvo s ograničenom odgovornošću za ugostiteljstvo</izvorni_sadrzaj>
    <derivirana_varijabla naziv="DomainObject.Predmet.ProtustrankaIDrugi_1">LEONARDO ČIBARIĆ jednostavno društvo s ograničenom odgovornošću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LEONARDO ČIBARIĆ jednostavno društvo s ograničenom odgovornošću za ugostiteljstvo, OIB 74683519617, Ul. kralja Zvonimira 18, 22300 Kistanje</izvorni_sadrzaj>
    <derivirana_varijabla naziv="DomainObject.Predmet.ProtustrankaIDrugiAdressOIB_1">LEONARDO ČIBARIĆ jednostavno društvo s ograničenom odgovornošću za ugostiteljstvo, OIB 74683519617, Ul. kralja Zvonimira 18,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LEONARDO ČIBARIĆ jednostavno društvo s ograničenom odgovornošću za ugostiteljstvo</item>
      <item>Financijska agencija</item>
      <item>Leonardo Čibarić</item>
    </izvorni_sadrzaj>
    <derivirana_varijabla naziv="DomainObject.Predmet.SudioniciListNaziv_1">
      <item>LEONARDO ČIBARIĆ jednostavno društvo s ograničenom odgovornošću za ugostiteljstvo</item>
      <item>Financijska agencija</item>
      <item>Leonardo Čibarić</item>
    </derivirana_varijabla>
  </DomainObject.Predmet.SudioniciListNaziv>
  <DomainObject.Predmet.SudioniciListAdressOIB>
    <izvorni_sadrzaj>
      <item>LEONARDO ČIBARIĆ jednostavno društvo s ograničenom odgovornošću za ugostiteljstvo, OIB 74683519617, Ul. kralja Zvonimira 18,22300 Kistanje</item>
      <item>Financijska agencija, OIB 85821130368, PERIVOJ L.MARUNE 1,22000 Šibenik</item>
      <item>Leonardo Čibarić, OIB 79902868478, Kralja Zvonimira 18,22300 Kistanje</item>
    </izvorni_sadrzaj>
    <derivirana_varijabla naziv="DomainObject.Predmet.SudioniciListAdressOIB_1">
      <item>LEONARDO ČIBARIĆ jednostavno društvo s ograničenom odgovornošću za ugostiteljstvo, OIB 74683519617, Ul. kralja Zvonimira 18,22300 Kistanje</item>
      <item>Financijska agencija, OIB 85821130368, PERIVOJ L.MARUNE 1,22000 Šibenik</item>
      <item>Leonardo Čibarić, OIB 79902868478, Kralja Zvonimira 18,22300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74683519617</item>
      <item>, OIB 85821130368</item>
      <item>, OIB 79902868478</item>
    </izvorni_sadrzaj>
    <derivirana_varijabla naziv="DomainObject.Predmet.SudioniciListNazivOIB_1">
      <item>, OIB 74683519617</item>
      <item>, OIB 85821130368</item>
      <item>, OIB 79902868478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siječnja 2020.</izvorni_sadrzaj>
    <derivirana_varijabla naziv="DomainObject.Predmet.DatumPocetkaProcesa_1">27. siječnja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657</properties:Characters>
  <properties:Lines>44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2020-07-13T11:04:00Z</dcterms:created>
  <dc:creator>Ardena Bajlo</dc:creator>
  <cp:lastModifiedBy>Ante Rubelj</cp:lastModifiedBy>
  <cp:lastPrinted>2020-07-13T07:29:00Z</cp:lastPrinted>
  <dcterms:modified xmlns:xsi="http://www.w3.org/2001/XMLSchema-instance" xsi:type="dcterms:W3CDTF">2020-07-13T11:23:00Z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St-42/2020-11 / Zapisnik - Ročište radi izjašnjenja o prijedlogu za otvaranje steč.post (St-42-20 povodom prijedloga za otvaranje stečajnog postupka -- SS Šibenik 13.7.2020.docx)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